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72" w:rsidRPr="00017CA1" w:rsidRDefault="005D6372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5D6372" w:rsidRPr="00017CA1" w:rsidRDefault="005D6372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5D6372" w:rsidRPr="00017CA1" w:rsidRDefault="005D6372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5D6372" w:rsidRDefault="005D6372" w:rsidP="001033CC">
      <w:pPr>
        <w:pStyle w:val="Header"/>
        <w:ind w:firstLine="1276"/>
      </w:pPr>
    </w:p>
    <w:p w:rsidR="005D6372" w:rsidRDefault="005D6372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5D6372" w:rsidRDefault="005D6372" w:rsidP="002554CC">
      <w:pPr>
        <w:jc w:val="center"/>
        <w:rPr>
          <w:b/>
          <w:bCs/>
          <w:lang w:eastAsia="bg-BG"/>
        </w:rPr>
      </w:pPr>
    </w:p>
    <w:p w:rsidR="005D6372" w:rsidRPr="00C73066" w:rsidRDefault="005D6372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5D6372" w:rsidRPr="000F0F84" w:rsidRDefault="005D6372" w:rsidP="00BB4863">
      <w:pPr>
        <w:jc w:val="center"/>
        <w:rPr>
          <w:b/>
          <w:bCs/>
          <w:sz w:val="22"/>
          <w:szCs w:val="22"/>
          <w:lang w:val="ru-RU"/>
        </w:rPr>
      </w:pPr>
      <w:r w:rsidRPr="000F0F84">
        <w:rPr>
          <w:b/>
          <w:bCs/>
          <w:sz w:val="22"/>
          <w:szCs w:val="22"/>
        </w:rPr>
        <w:t xml:space="preserve">РД </w:t>
      </w:r>
      <w:r>
        <w:rPr>
          <w:b/>
          <w:bCs/>
          <w:sz w:val="22"/>
          <w:szCs w:val="22"/>
        </w:rPr>
        <w:t>-19-04-181</w:t>
      </w:r>
    </w:p>
    <w:p w:rsidR="005D6372" w:rsidRPr="000F0F84" w:rsidRDefault="005D6372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5D6372" w:rsidRDefault="005D6372" w:rsidP="00BB4863">
      <w:pPr>
        <w:jc w:val="center"/>
        <w:rPr>
          <w:sz w:val="22"/>
          <w:szCs w:val="22"/>
        </w:rPr>
      </w:pPr>
    </w:p>
    <w:p w:rsidR="005D6372" w:rsidRDefault="005D6372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РД-19-07-76-7/10.09.2019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07-76-11/10.09.2019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ПО-09-417-6/30.08.2019г. за землището на </w:t>
      </w:r>
      <w:r w:rsidRPr="000A6B9D">
        <w:rPr>
          <w:b/>
          <w:bCs/>
          <w:sz w:val="22"/>
          <w:szCs w:val="22"/>
        </w:rPr>
        <w:t>с. Кривини</w:t>
      </w:r>
      <w:r>
        <w:rPr>
          <w:sz w:val="22"/>
          <w:szCs w:val="22"/>
        </w:rPr>
        <w:t>, ЕКАТТЕ 39801, общ. Долни чифлик,  област Варна</w:t>
      </w:r>
    </w:p>
    <w:p w:rsidR="005D6372" w:rsidRDefault="005D6372" w:rsidP="00BB4863">
      <w:pPr>
        <w:jc w:val="both"/>
        <w:rPr>
          <w:sz w:val="22"/>
          <w:szCs w:val="22"/>
        </w:rPr>
      </w:pPr>
    </w:p>
    <w:p w:rsidR="005D6372" w:rsidRDefault="005D6372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5D6372" w:rsidRPr="002A0F70" w:rsidRDefault="005D6372" w:rsidP="00BB4863">
      <w:pPr>
        <w:rPr>
          <w:b/>
          <w:bCs/>
          <w:sz w:val="22"/>
          <w:szCs w:val="22"/>
        </w:rPr>
      </w:pPr>
    </w:p>
    <w:p w:rsidR="005D6372" w:rsidRPr="002A0F70" w:rsidRDefault="005D6372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Кривини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39801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5D6372" w:rsidRDefault="005D6372" w:rsidP="001A1EA0">
      <w:pPr>
        <w:autoSpaceDE w:val="0"/>
        <w:autoSpaceDN w:val="0"/>
        <w:adjustRightInd w:val="0"/>
        <w:rPr>
          <w:sz w:val="22"/>
          <w:szCs w:val="22"/>
        </w:rPr>
      </w:pP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22E44">
        <w:rPr>
          <w:b/>
          <w:bCs/>
          <w:sz w:val="22"/>
          <w:szCs w:val="22"/>
        </w:rPr>
        <w:t xml:space="preserve">  1. "АГРАР РОЕВ"ЕООД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правно основание: 862.618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основание на чл. 37в, ал. 3, т. 2 от ЗСПЗЗ: 60.114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Разпределени масиви (по номера), съгласно проекта:6, 17, 24, 15, 1, 7, 10, 1, общо площ: 922.732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22E44">
        <w:rPr>
          <w:b/>
          <w:bCs/>
          <w:sz w:val="22"/>
          <w:szCs w:val="22"/>
        </w:rPr>
        <w:t xml:space="preserve">  2. "МЕЛНИЦА ЧИФЛИКА"ЕООД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правно основание: 172.126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основание на чл. 37в, ал. 3, т. 2 от ЗСПЗЗ: 12.354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Разпределени масиви (по номера), съгласно проекта:8, 9, 3, 11, 13, общо площ: 184.480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22E44">
        <w:rPr>
          <w:b/>
          <w:bCs/>
          <w:sz w:val="22"/>
          <w:szCs w:val="22"/>
        </w:rPr>
        <w:t xml:space="preserve">  3. ФИЛИП ГЕОРГИЕВ ВЕЛИКОВ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правно основание: 350.021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основание на чл. 37в, ал. 3, т. 2 от ЗСПЗЗ: 32.207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Разпределени масиви (по номера), съгласно проекта:62, 5, 1, 1, 18, 23, 2, 25, 1, 1, 1, общо площ: 382.228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22E44">
        <w:rPr>
          <w:b/>
          <w:bCs/>
          <w:sz w:val="22"/>
          <w:szCs w:val="22"/>
        </w:rPr>
        <w:t xml:space="preserve">  4. ЯНИ ТОМОВ ХРИСТОВ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правно основание: 4.137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Разпределени масиви (по номера), съгласно проекта:14, общо площ: 4.137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22E44">
        <w:rPr>
          <w:b/>
          <w:bCs/>
          <w:sz w:val="22"/>
          <w:szCs w:val="22"/>
        </w:rPr>
        <w:t xml:space="preserve">  5. Иван Стаменов Стаменов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правно основание: 0.000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Площ на имоти, ползвани на основание на чл. 37в, ал. 3, т. 2 от ЗСПЗЗ: 0.000 дка</w:t>
      </w:r>
    </w:p>
    <w:p w:rsidR="005D6372" w:rsidRPr="00522E44" w:rsidRDefault="005D6372" w:rsidP="00522E44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22E44">
        <w:rPr>
          <w:sz w:val="22"/>
          <w:szCs w:val="22"/>
        </w:rPr>
        <w:t xml:space="preserve">    Разпределени масиви (по номера), съгласно проекта: -, общо площ: 0.000 дка</w:t>
      </w:r>
    </w:p>
    <w:p w:rsidR="005D6372" w:rsidRDefault="005D6372" w:rsidP="00BB4863">
      <w:pPr>
        <w:rPr>
          <w:b/>
          <w:bCs/>
        </w:rPr>
      </w:pPr>
    </w:p>
    <w:p w:rsidR="005D6372" w:rsidRDefault="005D6372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Масиви за ползване на земеделски земи по чл. 37в, ал. 2 от ЗСПЗЗ</w:t>
      </w:r>
    </w:p>
    <w:p w:rsidR="005D6372" w:rsidRDefault="005D6372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5D6372" w:rsidRDefault="005D6372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с. Кривини, ЕКАТТЕ 39801, община Долни чифлик, област Варна.</w:t>
      </w:r>
    </w:p>
    <w:p w:rsidR="005D6372" w:rsidRDefault="005D6372" w:rsidP="009F76FF">
      <w:pPr>
        <w:widowControl w:val="0"/>
        <w:autoSpaceDE w:val="0"/>
        <w:autoSpaceDN w:val="0"/>
        <w:adjustRightInd w:val="0"/>
      </w:pPr>
    </w:p>
    <w:tbl>
      <w:tblPr>
        <w:tblW w:w="7539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2608"/>
        <w:gridCol w:w="624"/>
        <w:gridCol w:w="850"/>
        <w:gridCol w:w="850"/>
        <w:gridCol w:w="850"/>
        <w:gridCol w:w="850"/>
        <w:gridCol w:w="907"/>
      </w:tblGrid>
      <w:tr w:rsidR="005D6372" w:rsidRPr="004E7F36">
        <w:trPr>
          <w:cantSplit/>
          <w:trHeight w:val="227"/>
          <w:jc w:val="center"/>
        </w:trPr>
        <w:tc>
          <w:tcPr>
            <w:tcW w:w="26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47.23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45.09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19.97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11.59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8.32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4.80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92.68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4.39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2.71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29.82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81.40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79.95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98.06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218.35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193.60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115.86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115.84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33.50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15.75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7.70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78.11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5.42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"АГРАР РОЕВ"ЕООД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862.618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60.114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1322.50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82.56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5.87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17.86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30.86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86.66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19.89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6.68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21.39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172.126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12.354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271.78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87.88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51.78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21.57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30.97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27.66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11.09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40.89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63.90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26.02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21.83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15.25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41.90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64.60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26.72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19.45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18.67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17.55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7.17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6.43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7.755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4.761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104.73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350.021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32.207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708.55</w:t>
            </w: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ЯНИ ТОМОВ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5D6372" w:rsidRPr="004E7F36">
        <w:trPr>
          <w:cantSplit/>
          <w:trHeight w:val="227"/>
          <w:jc w:val="center"/>
        </w:trPr>
        <w:tc>
          <w:tcPr>
            <w:tcW w:w="2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6372" w:rsidRPr="004E7F36" w:rsidRDefault="005D6372" w:rsidP="00F467A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4E7F36">
              <w:rPr>
                <w:b/>
                <w:bCs/>
                <w:sz w:val="18"/>
                <w:szCs w:val="18"/>
              </w:rPr>
              <w:t>0.00</w:t>
            </w:r>
          </w:p>
        </w:tc>
      </w:tr>
    </w:tbl>
    <w:p w:rsidR="005D6372" w:rsidRDefault="005D6372" w:rsidP="00BB4863">
      <w:pPr>
        <w:autoSpaceDE w:val="0"/>
        <w:autoSpaceDN w:val="0"/>
        <w:adjustRightInd w:val="0"/>
        <w:rPr>
          <w:b/>
          <w:bCs/>
        </w:rPr>
      </w:pPr>
    </w:p>
    <w:p w:rsidR="005D6372" w:rsidRDefault="005D6372" w:rsidP="00BB4863">
      <w:pPr>
        <w:autoSpaceDE w:val="0"/>
        <w:autoSpaceDN w:val="0"/>
        <w:adjustRightInd w:val="0"/>
        <w:rPr>
          <w:b/>
          <w:bCs/>
        </w:rPr>
      </w:pPr>
    </w:p>
    <w:p w:rsidR="005D6372" w:rsidRPr="00441D8C" w:rsidRDefault="005D6372" w:rsidP="009F76FF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Кривини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39801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5D6372" w:rsidRDefault="005D6372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8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221"/>
        <w:gridCol w:w="760"/>
        <w:gridCol w:w="925"/>
        <w:gridCol w:w="960"/>
        <w:gridCol w:w="820"/>
        <w:gridCol w:w="1167"/>
        <w:gridCol w:w="1923"/>
      </w:tblGrid>
      <w:tr w:rsidR="005D6372" w:rsidRPr="004E7F36">
        <w:trPr>
          <w:trHeight w:val="696"/>
          <w:jc w:val="center"/>
        </w:trPr>
        <w:tc>
          <w:tcPr>
            <w:tcW w:w="2221" w:type="dxa"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760" w:type="dxa"/>
            <w:vAlign w:val="bottom"/>
          </w:tcPr>
          <w:p w:rsidR="005D6372" w:rsidRPr="004E7F36" w:rsidRDefault="005D6372" w:rsidP="00E652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4E7F36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60" w:type="dxa"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820" w:type="dxa"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1163" w:type="dxa"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4E7F36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21.28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9,925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218,35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8A1E4C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21.18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8,800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193,60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9,493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8A1E4C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21.39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5,267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115,86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5,267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8A1E4C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Ф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21.40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5,265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115,84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5,266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8A1E4C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19.10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4,457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98,06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8A1E4C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12.27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4,213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92,68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13,687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14.24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3,700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81,40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14.16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3,634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79,95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28.8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3,550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78,11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12.139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2,050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45,09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3,280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12.32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1,356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29,82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2,305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12.32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0,123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2,71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2,305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25.26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4,761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104,73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22.49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3,995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87,88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13.41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1,215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26,72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1,646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"АГРАР РОЕВ"ЕООД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6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62,311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1370,80</w:t>
            </w:r>
          </w:p>
        </w:tc>
        <w:tc>
          <w:tcPr>
            <w:tcW w:w="82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63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23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27.20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3,939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86,66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12.15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3,753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82,56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4,134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27.35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0,972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21,39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12.5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0,812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17,86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2,994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27.2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0,304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6,68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3,004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6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9,780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215,15</w:t>
            </w:r>
          </w:p>
        </w:tc>
        <w:tc>
          <w:tcPr>
            <w:tcW w:w="82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13.40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2,936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64,60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3,250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16.5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2,905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63,90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4,647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17.6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1,905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41,90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2,947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14.7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1,859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40,89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2,048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25.31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1,408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30,97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6,494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25.30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1,257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27,66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25.30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0,849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18,67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25.18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0,798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17,55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21.18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0,693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15,25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9,493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25.18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0,504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11,09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760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25.31</w:t>
            </w:r>
          </w:p>
        </w:tc>
        <w:tc>
          <w:tcPr>
            <w:tcW w:w="925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0,292</w:t>
            </w:r>
          </w:p>
        </w:tc>
        <w:tc>
          <w:tcPr>
            <w:tcW w:w="96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6,43</w:t>
            </w:r>
          </w:p>
        </w:tc>
        <w:tc>
          <w:tcPr>
            <w:tcW w:w="820" w:type="dxa"/>
            <w:noWrap/>
            <w:vAlign w:val="bottom"/>
          </w:tcPr>
          <w:p w:rsidR="005D6372" w:rsidRPr="004E7F36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6,494</w:t>
            </w:r>
          </w:p>
        </w:tc>
        <w:tc>
          <w:tcPr>
            <w:tcW w:w="1163" w:type="dxa"/>
            <w:noWrap/>
            <w:vAlign w:val="bottom"/>
          </w:tcPr>
          <w:p w:rsidR="005D6372" w:rsidRPr="004E7F36" w:rsidRDefault="005D6372" w:rsidP="00C736EA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4E7F36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923" w:type="dxa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</w:tr>
      <w:tr w:rsidR="005D6372" w:rsidRPr="004E7F36">
        <w:trPr>
          <w:trHeight w:val="300"/>
          <w:jc w:val="center"/>
        </w:trPr>
        <w:tc>
          <w:tcPr>
            <w:tcW w:w="2221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76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15,406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338,91</w:t>
            </w:r>
          </w:p>
        </w:tc>
        <w:tc>
          <w:tcPr>
            <w:tcW w:w="82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63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23" w:type="dxa"/>
            <w:shd w:val="clear" w:color="000000" w:fill="FFFFFF"/>
            <w:noWrap/>
            <w:vAlign w:val="bottom"/>
          </w:tcPr>
          <w:p w:rsidR="005D6372" w:rsidRPr="004E7F36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4E7F36">
              <w:rPr>
                <w:sz w:val="18"/>
                <w:szCs w:val="18"/>
                <w:lang w:eastAsia="bg-BG"/>
              </w:rPr>
              <w:t> </w:t>
            </w:r>
          </w:p>
        </w:tc>
      </w:tr>
    </w:tbl>
    <w:p w:rsidR="005D6372" w:rsidRDefault="005D6372" w:rsidP="009F76FF">
      <w:pPr>
        <w:pStyle w:val="PlainText"/>
        <w:rPr>
          <w:rFonts w:ascii="Courier New" w:hAnsi="Courier New" w:cs="Courier New"/>
          <w:lang w:val="ru-RU"/>
        </w:rPr>
      </w:pPr>
    </w:p>
    <w:p w:rsidR="005D6372" w:rsidRPr="00140B9C" w:rsidRDefault="005D6372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5D6372" w:rsidRPr="00DA5F14" w:rsidRDefault="005D6372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8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720"/>
        <w:gridCol w:w="697"/>
        <w:gridCol w:w="1100"/>
        <w:gridCol w:w="960"/>
        <w:gridCol w:w="2213"/>
        <w:gridCol w:w="960"/>
      </w:tblGrid>
      <w:tr w:rsidR="005D6372" w:rsidRPr="003959DA">
        <w:trPr>
          <w:trHeight w:val="543"/>
          <w:jc w:val="center"/>
        </w:trPr>
        <w:tc>
          <w:tcPr>
            <w:tcW w:w="2720" w:type="dxa"/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97" w:type="dxa"/>
            <w:vAlign w:val="bottom"/>
          </w:tcPr>
          <w:p w:rsidR="005D6372" w:rsidRPr="003959DA" w:rsidRDefault="005D6372" w:rsidP="00E6526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3959DA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1100" w:type="dxa"/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60" w:type="dxa"/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213" w:type="dxa"/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960" w:type="dxa"/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697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12.132</w:t>
            </w:r>
          </w:p>
        </w:tc>
        <w:tc>
          <w:tcPr>
            <w:tcW w:w="110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0,527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3,108</w:t>
            </w:r>
          </w:p>
        </w:tc>
        <w:tc>
          <w:tcPr>
            <w:tcW w:w="2213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697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21.72</w:t>
            </w:r>
          </w:p>
        </w:tc>
        <w:tc>
          <w:tcPr>
            <w:tcW w:w="110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0,350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4,315</w:t>
            </w:r>
          </w:p>
        </w:tc>
        <w:tc>
          <w:tcPr>
            <w:tcW w:w="2213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ЗЕМИ ПО ЧЛ.19 ОТ ЗСПЗЗ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697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0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0,877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7,423</w:t>
            </w:r>
          </w:p>
        </w:tc>
        <w:tc>
          <w:tcPr>
            <w:tcW w:w="2213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697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22.40</w:t>
            </w:r>
          </w:p>
        </w:tc>
        <w:tc>
          <w:tcPr>
            <w:tcW w:w="110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2,354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2,363</w:t>
            </w:r>
          </w:p>
        </w:tc>
        <w:tc>
          <w:tcPr>
            <w:tcW w:w="2213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697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0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2,354</w:t>
            </w: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2,363</w:t>
            </w:r>
          </w:p>
        </w:tc>
        <w:tc>
          <w:tcPr>
            <w:tcW w:w="2213" w:type="dxa"/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60" w:type="dxa"/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</w:p>
        </w:tc>
      </w:tr>
    </w:tbl>
    <w:p w:rsidR="005D6372" w:rsidRPr="00DA5F14" w:rsidRDefault="005D6372" w:rsidP="009F76FF">
      <w:pPr>
        <w:jc w:val="both"/>
        <w:rPr>
          <w:b/>
          <w:bCs/>
        </w:rPr>
      </w:pPr>
    </w:p>
    <w:p w:rsidR="005D6372" w:rsidRPr="00A87E1F" w:rsidRDefault="005D6372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Кривини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39801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C6552F">
        <w:rPr>
          <w:b/>
          <w:bCs/>
          <w:sz w:val="22"/>
          <w:szCs w:val="22"/>
        </w:rPr>
        <w:t>22,00/дка</w:t>
      </w:r>
      <w:r w:rsidRPr="00A87E1F">
        <w:rPr>
          <w:sz w:val="22"/>
          <w:szCs w:val="22"/>
        </w:rPr>
        <w:t>.</w:t>
      </w:r>
    </w:p>
    <w:p w:rsidR="005D6372" w:rsidRDefault="005D6372" w:rsidP="00BB4863">
      <w:pPr>
        <w:autoSpaceDE w:val="0"/>
        <w:autoSpaceDN w:val="0"/>
        <w:adjustRightInd w:val="0"/>
        <w:rPr>
          <w:b/>
          <w:bCs/>
        </w:rPr>
      </w:pPr>
    </w:p>
    <w:p w:rsidR="005D6372" w:rsidRPr="00942825" w:rsidRDefault="005D6372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0A6B9D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>Кривини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ЕКАТТЕ 39801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5D6372" w:rsidRPr="00942825" w:rsidRDefault="005D6372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Кривини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39801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5D6372" w:rsidRPr="00942825" w:rsidRDefault="005D6372" w:rsidP="00BB4863">
      <w:pPr>
        <w:tabs>
          <w:tab w:val="left" w:pos="1800"/>
        </w:tabs>
        <w:jc w:val="both"/>
        <w:rPr>
          <w:sz w:val="22"/>
          <w:szCs w:val="22"/>
        </w:rPr>
      </w:pPr>
      <w:bookmarkStart w:id="0" w:name="_GoBack"/>
      <w:bookmarkEnd w:id="0"/>
    </w:p>
    <w:p w:rsidR="005D6372" w:rsidRPr="000A6B9D" w:rsidRDefault="005D6372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5D6372" w:rsidRPr="00942825" w:rsidRDefault="005D6372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5D6372" w:rsidRPr="00942825" w:rsidRDefault="005D6372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5D6372" w:rsidRPr="00942825" w:rsidRDefault="005D6372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0A6B9D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0A6B9D">
        <w:rPr>
          <w:b/>
          <w:bCs/>
          <w:sz w:val="22"/>
          <w:szCs w:val="22"/>
          <w:lang w:val="ru-RU"/>
        </w:rPr>
        <w:t>70003319723172</w:t>
      </w:r>
    </w:p>
    <w:p w:rsidR="005D6372" w:rsidRPr="000A6B9D" w:rsidRDefault="005D6372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5D6372" w:rsidRPr="00942825" w:rsidRDefault="005D6372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5D6372" w:rsidRPr="00E677CF" w:rsidRDefault="005D6372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5D6372" w:rsidRPr="00E677CF" w:rsidRDefault="005D6372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5D6372" w:rsidRPr="00E677CF" w:rsidRDefault="005D6372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5D6372" w:rsidRPr="00E677CF" w:rsidRDefault="005D6372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5D6372" w:rsidRPr="00E677CF" w:rsidRDefault="005D6372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D6372" w:rsidRPr="00E677CF" w:rsidRDefault="005D6372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5D6372" w:rsidRPr="00E677CF" w:rsidRDefault="005D6372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5D6372" w:rsidRPr="00E677CF" w:rsidRDefault="005D6372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5D6372" w:rsidRPr="00E677CF" w:rsidRDefault="005D6372" w:rsidP="00BB4863">
      <w:pPr>
        <w:pStyle w:val="NormalWeb"/>
        <w:rPr>
          <w:color w:val="auto"/>
          <w:sz w:val="22"/>
          <w:szCs w:val="22"/>
        </w:rPr>
      </w:pPr>
    </w:p>
    <w:p w:rsidR="005D6372" w:rsidRPr="00E677CF" w:rsidRDefault="005D6372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5D6372" w:rsidRPr="00E677CF" w:rsidRDefault="005D6372" w:rsidP="00BB4863">
      <w:pPr>
        <w:tabs>
          <w:tab w:val="left" w:pos="1800"/>
        </w:tabs>
        <w:jc w:val="both"/>
        <w:rPr>
          <w:b/>
          <w:bCs/>
        </w:rPr>
      </w:pPr>
    </w:p>
    <w:p w:rsidR="005D6372" w:rsidRPr="00D37605" w:rsidRDefault="005D6372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Кривини,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5D6372" w:rsidRPr="00D37605" w:rsidRDefault="005D6372" w:rsidP="00BB4863">
      <w:pPr>
        <w:tabs>
          <w:tab w:val="left" w:pos="1800"/>
        </w:tabs>
        <w:jc w:val="both"/>
      </w:pPr>
    </w:p>
    <w:p w:rsidR="005D6372" w:rsidRDefault="005D6372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 </w:t>
      </w:r>
      <w:r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5D6372" w:rsidRPr="00D37605" w:rsidRDefault="005D6372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5D6372" w:rsidRPr="00D37605" w:rsidRDefault="005D6372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5D6372" w:rsidRDefault="005D6372" w:rsidP="00BB4863">
      <w:pPr>
        <w:tabs>
          <w:tab w:val="left" w:pos="1800"/>
        </w:tabs>
        <w:jc w:val="both"/>
        <w:rPr>
          <w:color w:val="000000"/>
        </w:rPr>
      </w:pPr>
    </w:p>
    <w:p w:rsidR="005D6372" w:rsidRDefault="005D6372" w:rsidP="00BB4863">
      <w:pPr>
        <w:tabs>
          <w:tab w:val="left" w:pos="1800"/>
        </w:tabs>
        <w:jc w:val="both"/>
        <w:rPr>
          <w:color w:val="000000"/>
        </w:rPr>
      </w:pPr>
    </w:p>
    <w:p w:rsidR="005D6372" w:rsidRDefault="005D6372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/ </w:t>
      </w:r>
      <w:r>
        <w:rPr>
          <w:b/>
          <w:bCs/>
        </w:rPr>
        <w:t>П</w:t>
      </w:r>
      <w:r>
        <w:rPr>
          <w:b/>
          <w:bCs/>
          <w:lang w:val="ru-RU"/>
        </w:rPr>
        <w:t xml:space="preserve"> /</w:t>
      </w:r>
    </w:p>
    <w:p w:rsidR="005D6372" w:rsidRDefault="005D6372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5D6372" w:rsidRDefault="005D6372" w:rsidP="00BB4863">
      <w:pPr>
        <w:ind w:left="3540"/>
        <w:rPr>
          <w:b/>
          <w:bCs/>
          <w:lang w:val="ru-RU"/>
        </w:rPr>
      </w:pPr>
    </w:p>
    <w:p w:rsidR="005D6372" w:rsidRDefault="005D6372" w:rsidP="00BB4863">
      <w:pPr>
        <w:rPr>
          <w:b/>
          <w:bCs/>
        </w:rPr>
      </w:pPr>
    </w:p>
    <w:p w:rsidR="005D6372" w:rsidRDefault="005D6372" w:rsidP="00BB4863">
      <w:pPr>
        <w:rPr>
          <w:b/>
          <w:b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  <w:r w:rsidRPr="001C0B28">
        <w:rPr>
          <w:i/>
          <w:iCs/>
        </w:rPr>
        <w:t>ЕА/ОСЗ</w:t>
      </w: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Pr="001C0B28" w:rsidRDefault="005D6372" w:rsidP="001A1EA0">
      <w:pPr>
        <w:tabs>
          <w:tab w:val="left" w:pos="5220"/>
        </w:tabs>
        <w:ind w:right="-720"/>
        <w:jc w:val="both"/>
        <w:rPr>
          <w:i/>
          <w:iCs/>
        </w:rPr>
      </w:pPr>
    </w:p>
    <w:p w:rsidR="005D6372" w:rsidRPr="00F90922" w:rsidRDefault="005D6372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5D6372" w:rsidRPr="005604C2" w:rsidRDefault="005D6372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5D6372" w:rsidRPr="00354DB1" w:rsidRDefault="005D6372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19-04-181/01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5D6372" w:rsidRDefault="005D6372" w:rsidP="00BB4863">
      <w:pPr>
        <w:rPr>
          <w:b/>
          <w:bCs/>
        </w:rPr>
      </w:pPr>
    </w:p>
    <w:p w:rsidR="005D6372" w:rsidRDefault="005D6372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Кривини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5D6372" w:rsidRDefault="005D6372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9249" w:type="dxa"/>
        <w:jc w:val="center"/>
        <w:tblCellMar>
          <w:left w:w="70" w:type="dxa"/>
          <w:right w:w="70" w:type="dxa"/>
        </w:tblCellMar>
        <w:tblLook w:val="00A0"/>
      </w:tblPr>
      <w:tblGrid>
        <w:gridCol w:w="2720"/>
        <w:gridCol w:w="960"/>
        <w:gridCol w:w="925"/>
        <w:gridCol w:w="827"/>
        <w:gridCol w:w="2712"/>
        <w:gridCol w:w="1105"/>
      </w:tblGrid>
      <w:tr w:rsidR="005D6372" w:rsidRPr="003959DA">
        <w:trPr>
          <w:trHeight w:val="900"/>
          <w:jc w:val="center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001A89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3959DA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372" w:rsidRPr="003959DA" w:rsidRDefault="005D6372" w:rsidP="00F467A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22.138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2,147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2,181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21.26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1,523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8,609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22.135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0,969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21.153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0,716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2,984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28.6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0,562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0,576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12.133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0,378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0,907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28.5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0,246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0,551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12.255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0,218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0,306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"АГРАР РОЕВ"ЕООД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12.250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2,049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6,898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19,132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14.240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1,403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13,063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27.249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2,669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"МЕЛНИЦА ЧИФЛИКА"ЕООД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10.140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0,267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0,319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2,574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16,051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21.153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1,183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2,984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21.26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0,992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8,609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22.42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0,981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1,340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13.59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0,884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1,274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13.58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0,326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1,212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ФИЛИП ГЕОРГИЕВ ВЕЛИКОВ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22.34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0,112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1,222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sz w:val="18"/>
                <w:szCs w:val="18"/>
                <w:lang w:eastAsia="bg-BG"/>
              </w:rPr>
            </w:pPr>
            <w:r w:rsidRPr="003959DA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5D6372" w:rsidRPr="003959DA">
        <w:trPr>
          <w:trHeight w:val="300"/>
          <w:jc w:val="center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4,478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16,641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372" w:rsidRPr="003959DA" w:rsidRDefault="005D6372" w:rsidP="00F467A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3959DA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5D6372" w:rsidRDefault="005D6372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5D6372" w:rsidRDefault="005D6372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19-04-181/01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5D6372" w:rsidRPr="008562D5" w:rsidRDefault="005D6372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5D6372" w:rsidRDefault="005D6372" w:rsidP="004A5859"/>
    <w:sectPr w:rsidR="005D6372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372" w:rsidRDefault="005D6372" w:rsidP="00043091">
      <w:r>
        <w:separator/>
      </w:r>
    </w:p>
  </w:endnote>
  <w:endnote w:type="continuationSeparator" w:id="0">
    <w:p w:rsidR="005D6372" w:rsidRDefault="005D6372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72" w:rsidRPr="00433B27" w:rsidRDefault="005D6372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5D6372" w:rsidRPr="00433B27" w:rsidRDefault="005D6372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5D6372" w:rsidRPr="00433B27" w:rsidRDefault="005D6372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11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11</w:t>
      </w:r>
    </w:fldSimple>
  </w:p>
  <w:p w:rsidR="005D6372" w:rsidRPr="00433B27" w:rsidRDefault="005D6372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372" w:rsidRDefault="005D6372" w:rsidP="00043091">
      <w:r>
        <w:separator/>
      </w:r>
    </w:p>
  </w:footnote>
  <w:footnote w:type="continuationSeparator" w:id="0">
    <w:p w:rsidR="005D6372" w:rsidRDefault="005D6372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01A89"/>
    <w:rsid w:val="00017CA1"/>
    <w:rsid w:val="00043091"/>
    <w:rsid w:val="000A6B9D"/>
    <w:rsid w:val="000B5C78"/>
    <w:rsid w:val="000F0F84"/>
    <w:rsid w:val="00100B79"/>
    <w:rsid w:val="001033CC"/>
    <w:rsid w:val="00140B9C"/>
    <w:rsid w:val="00145681"/>
    <w:rsid w:val="001A1EA0"/>
    <w:rsid w:val="001C0B28"/>
    <w:rsid w:val="001E502B"/>
    <w:rsid w:val="00204005"/>
    <w:rsid w:val="00226B68"/>
    <w:rsid w:val="002554CC"/>
    <w:rsid w:val="002A0F70"/>
    <w:rsid w:val="002A2157"/>
    <w:rsid w:val="002B4A35"/>
    <w:rsid w:val="00354DB1"/>
    <w:rsid w:val="0039461B"/>
    <w:rsid w:val="003959DA"/>
    <w:rsid w:val="003F184C"/>
    <w:rsid w:val="00433B27"/>
    <w:rsid w:val="00441D8C"/>
    <w:rsid w:val="00445A4D"/>
    <w:rsid w:val="0048175B"/>
    <w:rsid w:val="00495EE0"/>
    <w:rsid w:val="004A5859"/>
    <w:rsid w:val="004E7F36"/>
    <w:rsid w:val="00522E44"/>
    <w:rsid w:val="0052712F"/>
    <w:rsid w:val="00533CC3"/>
    <w:rsid w:val="005604C2"/>
    <w:rsid w:val="00561C44"/>
    <w:rsid w:val="00592FC2"/>
    <w:rsid w:val="005D6372"/>
    <w:rsid w:val="0061718F"/>
    <w:rsid w:val="00640F8C"/>
    <w:rsid w:val="00655703"/>
    <w:rsid w:val="00681AA5"/>
    <w:rsid w:val="007044D2"/>
    <w:rsid w:val="0071646F"/>
    <w:rsid w:val="00762999"/>
    <w:rsid w:val="008562D5"/>
    <w:rsid w:val="008661FB"/>
    <w:rsid w:val="008758AF"/>
    <w:rsid w:val="008A1E4C"/>
    <w:rsid w:val="008B55F9"/>
    <w:rsid w:val="00911AE5"/>
    <w:rsid w:val="00942825"/>
    <w:rsid w:val="009433DF"/>
    <w:rsid w:val="009550F6"/>
    <w:rsid w:val="00974C2C"/>
    <w:rsid w:val="00986014"/>
    <w:rsid w:val="009A04EF"/>
    <w:rsid w:val="009B39CC"/>
    <w:rsid w:val="009F76FF"/>
    <w:rsid w:val="00A65239"/>
    <w:rsid w:val="00A660F3"/>
    <w:rsid w:val="00A87E1F"/>
    <w:rsid w:val="00A96E3F"/>
    <w:rsid w:val="00AC73CD"/>
    <w:rsid w:val="00BB4863"/>
    <w:rsid w:val="00C6552F"/>
    <w:rsid w:val="00C6709B"/>
    <w:rsid w:val="00C73066"/>
    <w:rsid w:val="00C736EA"/>
    <w:rsid w:val="00C86802"/>
    <w:rsid w:val="00CC2FF9"/>
    <w:rsid w:val="00D37605"/>
    <w:rsid w:val="00D85E44"/>
    <w:rsid w:val="00DA5F14"/>
    <w:rsid w:val="00DA73CB"/>
    <w:rsid w:val="00DF0BDE"/>
    <w:rsid w:val="00DF5667"/>
    <w:rsid w:val="00E03C8A"/>
    <w:rsid w:val="00E65263"/>
    <w:rsid w:val="00E677CF"/>
    <w:rsid w:val="00EA6B6D"/>
    <w:rsid w:val="00EC2BFB"/>
    <w:rsid w:val="00EC7DB5"/>
    <w:rsid w:val="00EE0F49"/>
    <w:rsid w:val="00EF08E0"/>
    <w:rsid w:val="00F12D43"/>
    <w:rsid w:val="00F467A3"/>
    <w:rsid w:val="00F90922"/>
    <w:rsid w:val="00FA01A7"/>
    <w:rsid w:val="00FE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11</Pages>
  <Words>3690</Words>
  <Characters>21037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18</cp:revision>
  <cp:lastPrinted>2019-08-22T11:07:00Z</cp:lastPrinted>
  <dcterms:created xsi:type="dcterms:W3CDTF">2019-09-09T13:05:00Z</dcterms:created>
  <dcterms:modified xsi:type="dcterms:W3CDTF">2019-10-01T06:45:00Z</dcterms:modified>
</cp:coreProperties>
</file>